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D0" w:rsidRPr="00757882" w:rsidRDefault="00A575D0" w:rsidP="00757882">
      <w:pPr>
        <w:autoSpaceDE w:val="0"/>
        <w:autoSpaceDN w:val="0"/>
        <w:adjustRightInd w:val="0"/>
        <w:ind w:left="5387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>Приложение № 1</w:t>
      </w:r>
    </w:p>
    <w:p w:rsidR="00A575D0" w:rsidRPr="00757882" w:rsidRDefault="00A575D0" w:rsidP="00E37758">
      <w:pPr>
        <w:autoSpaceDE w:val="0"/>
        <w:autoSpaceDN w:val="0"/>
        <w:adjustRightInd w:val="0"/>
        <w:ind w:left="5387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>к постановлению главы Волоколамского муниципального района от</w:t>
      </w:r>
      <w:r>
        <w:rPr>
          <w:rFonts w:ascii="Arial" w:hAnsi="Arial" w:cs="Arial"/>
        </w:rPr>
        <w:t xml:space="preserve"> 30.04.2014 </w:t>
      </w:r>
      <w:r w:rsidRPr="00757882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729</w:t>
      </w:r>
    </w:p>
    <w:p w:rsidR="00A575D0" w:rsidRPr="00757882" w:rsidRDefault="00A575D0" w:rsidP="007E7642">
      <w:pPr>
        <w:autoSpaceDE w:val="0"/>
        <w:autoSpaceDN w:val="0"/>
        <w:adjustRightInd w:val="0"/>
        <w:ind w:left="7088"/>
        <w:rPr>
          <w:rFonts w:ascii="Arial" w:hAnsi="Arial" w:cs="Arial"/>
        </w:rPr>
      </w:pPr>
    </w:p>
    <w:p w:rsidR="00A575D0" w:rsidRPr="00757882" w:rsidRDefault="00A575D0" w:rsidP="007E7642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57882">
        <w:rPr>
          <w:rFonts w:ascii="Arial" w:hAnsi="Arial" w:cs="Arial"/>
        </w:rPr>
        <w:t>Должностные оклады руководителей</w:t>
      </w:r>
    </w:p>
    <w:p w:rsidR="00A575D0" w:rsidRPr="00757882" w:rsidRDefault="00A575D0">
      <w:pPr>
        <w:rPr>
          <w:rFonts w:ascii="Arial" w:hAnsi="Arial" w:cs="Arial"/>
        </w:rPr>
      </w:pPr>
    </w:p>
    <w:tbl>
      <w:tblPr>
        <w:tblW w:w="15780" w:type="dxa"/>
        <w:tblInd w:w="-392" w:type="dxa"/>
        <w:tblLook w:val="0000"/>
      </w:tblPr>
      <w:tblGrid>
        <w:gridCol w:w="3294"/>
        <w:gridCol w:w="964"/>
        <w:gridCol w:w="964"/>
        <w:gridCol w:w="964"/>
        <w:gridCol w:w="964"/>
        <w:gridCol w:w="964"/>
        <w:gridCol w:w="964"/>
        <w:gridCol w:w="964"/>
        <w:gridCol w:w="956"/>
        <w:gridCol w:w="957"/>
        <w:gridCol w:w="957"/>
        <w:gridCol w:w="956"/>
        <w:gridCol w:w="956"/>
        <w:gridCol w:w="956"/>
      </w:tblGrid>
      <w:tr w:rsidR="00A575D0" w:rsidRPr="00757882" w:rsidTr="00297F76">
        <w:trPr>
          <w:gridAfter w:val="6"/>
          <w:wAfter w:w="5760" w:type="dxa"/>
          <w:trHeight w:val="239"/>
        </w:trPr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Наименование должностей    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Месячные должностные оклады по группам оплаты труда руководителей (руб.)</w:t>
            </w:r>
          </w:p>
        </w:tc>
      </w:tr>
      <w:tr w:rsidR="00A575D0" w:rsidRPr="00757882" w:rsidTr="00297F76">
        <w:trPr>
          <w:gridAfter w:val="6"/>
          <w:wAfter w:w="5760" w:type="dxa"/>
          <w:trHeight w:val="239"/>
        </w:trPr>
        <w:tc>
          <w:tcPr>
            <w:tcW w:w="330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I  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II 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III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IV 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V  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VI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VII      </w:t>
            </w:r>
          </w:p>
        </w:tc>
      </w:tr>
      <w:tr w:rsidR="00A575D0" w:rsidRPr="00757882" w:rsidTr="00297F76">
        <w:trPr>
          <w:gridAfter w:val="6"/>
          <w:wAfter w:w="5760" w:type="dxa"/>
          <w:trHeight w:val="239"/>
        </w:trPr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Генеральный директор</w:t>
            </w:r>
          </w:p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учреждения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24760-27238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57882">
        <w:trPr>
          <w:gridAfter w:val="6"/>
          <w:wAfter w:w="5760" w:type="dxa"/>
          <w:trHeight w:val="167"/>
        </w:trPr>
        <w:tc>
          <w:tcPr>
            <w:tcW w:w="330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154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Директор (заведующий)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23018- 25328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21330-23465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19691-21658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15757-17327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14345-15781</w:t>
            </w:r>
          </w:p>
        </w:tc>
      </w:tr>
      <w:tr w:rsidR="00A575D0" w:rsidRPr="00757882" w:rsidTr="00297F76">
        <w:trPr>
          <w:gridAfter w:val="6"/>
          <w:wAfter w:w="5760" w:type="dxa"/>
          <w:trHeight w:val="80"/>
        </w:trPr>
        <w:tc>
          <w:tcPr>
            <w:tcW w:w="330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0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Директор центра (сборных команд, олимпийской подготовки, спортивной  направленности)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23018-25328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21330-23465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19691-21658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60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Директор (начальник)   клуба (спортивного,  спортивно-технического, стрелково-спортивного,  физкультурно-   оздоровительного для спортсменов-инвалидов)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21330-23465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19691-21658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6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60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Главный инженер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21330-23465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19690-21658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0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55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Главный тренер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19690-21658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0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34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Начальник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21330-23465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19690-21658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70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162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Заведующий (директор) гостиницей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19690-21658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15757-17327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14346-15781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48"/>
        </w:trPr>
        <w:tc>
          <w:tcPr>
            <w:tcW w:w="330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02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Начальник водной станции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15757-17327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14346-15781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13091-14403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12129-13349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49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765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Начальник радиостанции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15757-17327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14346-15781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13091-14403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12129-13349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3840" w:type="dxa"/>
            <w:gridSpan w:val="4"/>
            <w:tcBorders>
              <w:left w:val="nil"/>
              <w:bottom w:val="nil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3"/>
            <w:vMerge w:val="restart"/>
            <w:tcBorders>
              <w:left w:val="nil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</w:tr>
      <w:tr w:rsidR="00A575D0" w:rsidRPr="00757882" w:rsidTr="00757882">
        <w:trPr>
          <w:gridAfter w:val="6"/>
          <w:wAfter w:w="5760" w:type="dxa"/>
          <w:trHeight w:val="60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3840" w:type="dxa"/>
            <w:gridSpan w:val="4"/>
            <w:tcBorders>
              <w:top w:val="nil"/>
              <w:left w:val="nil"/>
              <w:bottom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0" w:type="dxa"/>
            <w:gridSpan w:val="3"/>
            <w:vMerge/>
            <w:tcBorders>
              <w:left w:val="nil"/>
              <w:bottom w:val="single" w:sz="8" w:space="0" w:color="000000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trHeight w:val="226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Начальник отдела: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0</w:t>
            </w:r>
          </w:p>
        </w:tc>
        <w:tc>
          <w:tcPr>
            <w:tcW w:w="960" w:type="dxa"/>
          </w:tcPr>
          <w:p w:rsidR="00A575D0" w:rsidRPr="00757882" w:rsidRDefault="00A575D0" w:rsidP="00297F7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0</w:t>
            </w:r>
          </w:p>
        </w:tc>
        <w:tc>
          <w:tcPr>
            <w:tcW w:w="960" w:type="dxa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</w:tr>
      <w:tr w:rsidR="00A575D0" w:rsidRPr="00757882" w:rsidTr="00297F76">
        <w:trPr>
          <w:gridAfter w:val="6"/>
          <w:wAfter w:w="5760" w:type="dxa"/>
          <w:trHeight w:val="255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основного отдела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19690-21658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18282-20113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15757-17327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14346-15781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13091-14403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</w:tr>
      <w:tr w:rsidR="00A575D0" w:rsidRPr="00757882" w:rsidTr="00757882">
        <w:trPr>
          <w:gridAfter w:val="6"/>
          <w:wAfter w:w="5760" w:type="dxa"/>
          <w:trHeight w:val="60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229"/>
        </w:trPr>
        <w:tc>
          <w:tcPr>
            <w:tcW w:w="33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неосновного отдела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16872-18564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15757-17327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14346-15781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13091-14403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12129-13349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</w:tr>
      <w:tr w:rsidR="00A575D0" w:rsidRPr="00757882" w:rsidTr="00297F76">
        <w:trPr>
          <w:gridAfter w:val="6"/>
          <w:wAfter w:w="5760" w:type="dxa"/>
          <w:trHeight w:val="270"/>
        </w:trPr>
        <w:tc>
          <w:tcPr>
            <w:tcW w:w="3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5D0" w:rsidRPr="00757882" w:rsidRDefault="00A575D0" w:rsidP="00297F76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75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6"/>
          <w:wAfter w:w="5760" w:type="dxa"/>
          <w:trHeight w:val="80"/>
        </w:trPr>
        <w:tc>
          <w:tcPr>
            <w:tcW w:w="330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A575D0" w:rsidRPr="00757882" w:rsidRDefault="00A575D0" w:rsidP="00297F76">
            <w:pPr>
              <w:ind w:left="500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80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Начальник мастерской по ремонту спортивной техники и снаряжения: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97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высшее образование и стаж работы на инженерно-технических должностях не менее 5лет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center"/>
              <w:rPr>
                <w:rFonts w:ascii="Arial" w:hAnsi="Arial" w:cs="Arial"/>
              </w:rPr>
            </w:pPr>
          </w:p>
          <w:p w:rsidR="00A575D0" w:rsidRPr="00757882" w:rsidRDefault="00A575D0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15757 - 17327</w:t>
            </w:r>
          </w:p>
        </w:tc>
      </w:tr>
      <w:tr w:rsidR="00A575D0" w:rsidRPr="00757882" w:rsidTr="00297F76">
        <w:trPr>
          <w:gridAfter w:val="6"/>
          <w:wAfter w:w="5760" w:type="dxa"/>
          <w:trHeight w:val="793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высшее образование и стаж работы не менее 3 лет по профилю мастерской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575D0" w:rsidRPr="00757882" w:rsidRDefault="00A575D0" w:rsidP="007401D6">
            <w:pPr>
              <w:jc w:val="center"/>
              <w:rPr>
                <w:rFonts w:ascii="Arial" w:hAnsi="Arial" w:cs="Arial"/>
              </w:rPr>
            </w:pPr>
          </w:p>
          <w:p w:rsidR="00A575D0" w:rsidRPr="00757882" w:rsidRDefault="00A575D0" w:rsidP="007401D6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14346 - 15781</w:t>
            </w:r>
          </w:p>
        </w:tc>
      </w:tr>
      <w:tr w:rsidR="00A575D0" w:rsidRPr="00757882" w:rsidTr="00297F76">
        <w:trPr>
          <w:gridAfter w:val="6"/>
          <w:wAfter w:w="5760" w:type="dxa"/>
          <w:trHeight w:val="1066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среднее профессиональное образование и стаж работы не менее 5 лет по профилю мастерской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39785C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13091-14403</w:t>
            </w:r>
          </w:p>
        </w:tc>
      </w:tr>
      <w:tr w:rsidR="00A575D0" w:rsidRPr="00757882" w:rsidTr="00297F76">
        <w:trPr>
          <w:gridAfter w:val="6"/>
          <w:wAfter w:w="5760" w:type="dxa"/>
          <w:trHeight w:val="518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Заведующий вспомогательными подразделениями: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8B533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297F76">
        <w:trPr>
          <w:gridAfter w:val="6"/>
          <w:wAfter w:w="5760" w:type="dxa"/>
          <w:trHeight w:val="479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заведующий библиотекой, общежитием, столовой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3B22DE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15757 – 17327</w:t>
            </w:r>
          </w:p>
        </w:tc>
      </w:tr>
      <w:tr w:rsidR="00A575D0" w:rsidRPr="00757882" w:rsidTr="00297F76">
        <w:trPr>
          <w:gridAfter w:val="6"/>
          <w:wAfter w:w="5760" w:type="dxa"/>
          <w:trHeight w:val="49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заведующий центральным складом</w:t>
            </w: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39785C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10023 – 11027</w:t>
            </w:r>
          </w:p>
        </w:tc>
      </w:tr>
      <w:tr w:rsidR="00A575D0" w:rsidRPr="00757882" w:rsidTr="00297F76">
        <w:trPr>
          <w:gridAfter w:val="6"/>
          <w:wAfter w:w="5760" w:type="dxa"/>
          <w:trHeight w:val="241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5D0" w:rsidRPr="00757882" w:rsidRDefault="00A575D0" w:rsidP="00D349A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заведующий складом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5D0" w:rsidRPr="00757882" w:rsidRDefault="00A575D0" w:rsidP="00EC5871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9753 - 10733</w:t>
            </w:r>
          </w:p>
        </w:tc>
      </w:tr>
    </w:tbl>
    <w:p w:rsidR="00A575D0" w:rsidRPr="00757882" w:rsidRDefault="00A575D0" w:rsidP="00D349A2">
      <w:pPr>
        <w:jc w:val="center"/>
        <w:rPr>
          <w:rFonts w:ascii="Arial" w:hAnsi="Arial" w:cs="Arial"/>
        </w:rPr>
      </w:pPr>
    </w:p>
    <w:p w:rsidR="00A575D0" w:rsidRPr="00757882" w:rsidRDefault="00A575D0" w:rsidP="00E405D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57882">
        <w:rPr>
          <w:rFonts w:ascii="Arial" w:hAnsi="Arial" w:cs="Arial"/>
        </w:rPr>
        <w:t>Примечания:</w:t>
      </w:r>
    </w:p>
    <w:p w:rsidR="00A575D0" w:rsidRPr="00757882" w:rsidRDefault="00A575D0" w:rsidP="00E405D6">
      <w:pPr>
        <w:jc w:val="both"/>
        <w:rPr>
          <w:rFonts w:ascii="Arial" w:hAnsi="Arial" w:cs="Arial"/>
        </w:rPr>
      </w:pPr>
      <w:r w:rsidRPr="00757882">
        <w:rPr>
          <w:rFonts w:ascii="Arial" w:hAnsi="Arial" w:cs="Arial"/>
        </w:rPr>
        <w:t>Конкретный размер должностного оклада руководителям учреждения устанавливается главой Волоколамского муниципального района Московской области в пределах минимального и максимального значения окладов с учетом объема и сложности выполняемых работ, накопленного опыта и профессиональных навыков, уровня образования и стажа работы.</w:t>
      </w:r>
    </w:p>
    <w:p w:rsidR="00A575D0" w:rsidRPr="00757882" w:rsidRDefault="00A575D0" w:rsidP="00952072">
      <w:pPr>
        <w:jc w:val="center"/>
        <w:rPr>
          <w:rFonts w:ascii="Arial" w:hAnsi="Arial" w:cs="Arial"/>
        </w:rPr>
      </w:pPr>
    </w:p>
    <w:p w:rsidR="00A575D0" w:rsidRPr="00757882" w:rsidRDefault="00A575D0" w:rsidP="000F0B75">
      <w:pPr>
        <w:autoSpaceDE w:val="0"/>
        <w:autoSpaceDN w:val="0"/>
        <w:adjustRightInd w:val="0"/>
        <w:ind w:firstLine="5670"/>
        <w:rPr>
          <w:rFonts w:ascii="Arial" w:hAnsi="Arial" w:cs="Arial"/>
        </w:rPr>
        <w:sectPr w:rsidR="00A575D0" w:rsidRPr="00757882" w:rsidSect="00757882">
          <w:pgSz w:w="11906" w:h="16838"/>
          <w:pgMar w:top="851" w:right="851" w:bottom="816" w:left="1701" w:header="720" w:footer="720" w:gutter="0"/>
          <w:cols w:space="708"/>
          <w:docGrid w:linePitch="272"/>
        </w:sectPr>
      </w:pPr>
    </w:p>
    <w:p w:rsidR="00A575D0" w:rsidRPr="00757882" w:rsidRDefault="00A575D0" w:rsidP="00757882">
      <w:pPr>
        <w:autoSpaceDE w:val="0"/>
        <w:autoSpaceDN w:val="0"/>
        <w:adjustRightInd w:val="0"/>
        <w:ind w:left="5387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>Приложение № 2</w:t>
      </w:r>
    </w:p>
    <w:p w:rsidR="00A575D0" w:rsidRPr="00757882" w:rsidRDefault="00A575D0" w:rsidP="00757882">
      <w:pPr>
        <w:autoSpaceDE w:val="0"/>
        <w:autoSpaceDN w:val="0"/>
        <w:adjustRightInd w:val="0"/>
        <w:ind w:left="5387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 xml:space="preserve">к постановлению главы Волоколамского муниципального района от </w:t>
      </w:r>
      <w:r>
        <w:rPr>
          <w:rFonts w:ascii="Arial" w:hAnsi="Arial" w:cs="Arial"/>
        </w:rPr>
        <w:t>30.04.2014</w:t>
      </w:r>
      <w:r w:rsidRPr="00757882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729</w:t>
      </w:r>
    </w:p>
    <w:p w:rsidR="00A575D0" w:rsidRPr="00757882" w:rsidRDefault="00A575D0" w:rsidP="000F0B75">
      <w:pPr>
        <w:autoSpaceDE w:val="0"/>
        <w:autoSpaceDN w:val="0"/>
        <w:adjustRightInd w:val="0"/>
        <w:ind w:firstLine="540"/>
        <w:rPr>
          <w:rFonts w:ascii="Arial" w:hAnsi="Arial" w:cs="Arial"/>
        </w:rPr>
      </w:pPr>
    </w:p>
    <w:p w:rsidR="00A575D0" w:rsidRPr="00757882" w:rsidRDefault="00A575D0" w:rsidP="000F0B75">
      <w:pPr>
        <w:tabs>
          <w:tab w:val="left" w:pos="567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57882">
        <w:rPr>
          <w:rFonts w:ascii="Arial" w:hAnsi="Arial" w:cs="Arial"/>
        </w:rPr>
        <w:t>Должностные оклады специалистов и служащих учреждений</w:t>
      </w:r>
    </w:p>
    <w:p w:rsidR="00A575D0" w:rsidRPr="00757882" w:rsidRDefault="00A575D0" w:rsidP="00D349A2">
      <w:pPr>
        <w:jc w:val="center"/>
        <w:rPr>
          <w:rFonts w:ascii="Arial" w:hAnsi="Arial" w:cs="Arial"/>
        </w:rPr>
      </w:pPr>
    </w:p>
    <w:tbl>
      <w:tblPr>
        <w:tblW w:w="10206" w:type="dxa"/>
        <w:tblInd w:w="-459" w:type="dxa"/>
        <w:tblLook w:val="00A0"/>
      </w:tblPr>
      <w:tblGrid>
        <w:gridCol w:w="4253"/>
        <w:gridCol w:w="1276"/>
        <w:gridCol w:w="1417"/>
        <w:gridCol w:w="1701"/>
        <w:gridCol w:w="1559"/>
      </w:tblGrid>
      <w:tr w:rsidR="00A575D0" w:rsidRPr="00757882" w:rsidTr="00996DF5">
        <w:trPr>
          <w:trHeight w:val="28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Наименование должностей      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B064D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Месячные должностные оклады, установленные в зависимости от квалификационной категории (руб.) </w:t>
            </w:r>
          </w:p>
        </w:tc>
      </w:tr>
      <w:tr w:rsidR="00A575D0" w:rsidRPr="00757882" w:rsidTr="00996DF5">
        <w:trPr>
          <w:trHeight w:val="285"/>
        </w:trPr>
        <w:tc>
          <w:tcPr>
            <w:tcW w:w="42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высшая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I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II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без категории  </w:t>
            </w:r>
          </w:p>
        </w:tc>
      </w:tr>
      <w:tr w:rsidR="00A575D0" w:rsidRPr="00757882" w:rsidTr="00C90A73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Спортсмен-инструктор: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</w:tr>
      <w:tr w:rsidR="00A575D0" w:rsidRPr="00757882" w:rsidTr="0039785C">
        <w:trPr>
          <w:trHeight w:val="409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мастер спорта  международного класса - призер международных соревнований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 w:rsidP="0039785C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27239-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717942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29960</w:t>
            </w:r>
          </w:p>
        </w:tc>
      </w:tr>
      <w:tr w:rsidR="00A575D0" w:rsidRPr="00757882" w:rsidTr="0039785C">
        <w:trPr>
          <w:trHeight w:val="407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0D2BDE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мастер спорта международного класса - призер всероссийских соревнований 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23458-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E02095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25805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194B08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мастер спорта международного класса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20113-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931435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22120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9E242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мастер спорта России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17327-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19059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кандидат в мастера спорта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 w:rsidP="00931435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14403-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15847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9E242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первый спортивный разряд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12144-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13367</w:t>
            </w:r>
          </w:p>
        </w:tc>
      </w:tr>
      <w:tr w:rsidR="00A575D0" w:rsidRPr="00757882" w:rsidTr="0016512A">
        <w:trPr>
          <w:trHeight w:val="147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9E242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Тренер-преподаватель по спорту (включая старшего), тренер-преподаватель по адаптивной физической культуре (включая старшего)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9E2422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квалификационную категорию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21658-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20113-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18564-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23831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22128</w:t>
            </w: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20428</w:t>
            </w: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16512A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высшее профессиональное образование и стаж работы по профилю не менее десяти лет или высшее    профессиональное образование и стаж работы в должности старшего тренера-преподавателя по адаптивной физической культуре свыше пяти лет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17326-</w:t>
            </w:r>
          </w:p>
        </w:tc>
      </w:tr>
      <w:tr w:rsidR="00A575D0" w:rsidRPr="00757882" w:rsidTr="0039785C">
        <w:trPr>
          <w:trHeight w:val="204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19059</w:t>
            </w:r>
          </w:p>
        </w:tc>
      </w:tr>
      <w:tr w:rsidR="00A575D0" w:rsidRPr="00757882" w:rsidTr="0039785C">
        <w:trPr>
          <w:trHeight w:val="203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EC2F41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высшее профессиональное образование и стаж работы по профилю не менее трех лет, или среднее профессиональное образование и стаж работы по профилю не менее шести лет, или высшее профессиональное образование и стаж работы в должности старшего тренера-преподавателя по адаптивной физической культуре свыше двух лет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15781-</w:t>
            </w:r>
          </w:p>
        </w:tc>
      </w:tr>
      <w:tr w:rsidR="00A575D0" w:rsidRPr="00757882" w:rsidTr="0039785C">
        <w:trPr>
          <w:trHeight w:val="2334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17360</w:t>
            </w:r>
          </w:p>
        </w:tc>
      </w:tr>
      <w:tr w:rsidR="00A575D0" w:rsidRPr="00757882" w:rsidTr="0039785C">
        <w:trPr>
          <w:trHeight w:val="41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7918A7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и стаж работы по профилю не менее двух лет или среднее профессиональное образование и стаж работы не менее пяти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14405-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65792A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15846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133400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высшее профессиональное образование без предъявления требований к стажу работы или среднее профессиональное образование и стаж работы по профилю не менее двух лет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13344-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8B6DA8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14687</w:t>
            </w:r>
          </w:p>
        </w:tc>
      </w:tr>
      <w:tr w:rsidR="00A575D0" w:rsidRPr="00757882" w:rsidTr="0039785C">
        <w:trPr>
          <w:trHeight w:val="309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133400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среднее профессиональное образование, без предъявления требований к стажу работы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12144-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13360</w:t>
            </w:r>
          </w:p>
        </w:tc>
      </w:tr>
      <w:tr w:rsidR="00A575D0" w:rsidRPr="00757882" w:rsidTr="00633BB6">
        <w:trPr>
          <w:trHeight w:val="1314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A238E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Инструктор, инструктор-методист по физической культуре (включая старшего), инструктор-методист по адаптивной физической культуре (включая старшего):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>
            <w:pPr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</w:tr>
      <w:tr w:rsidR="00A575D0" w:rsidRPr="00757882" w:rsidTr="009027E5">
        <w:trPr>
          <w:trHeight w:val="276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старший инструктор    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21658-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65792A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23831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инструктор   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20113-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 w:rsidP="0065792A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18564-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17327-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22128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20428</w:t>
            </w: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19059</w:t>
            </w: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39785C">
        <w:trPr>
          <w:trHeight w:val="30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344C2E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 профессиональное образование и стаж работы по профилю свыше десяти 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17327-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19059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9027E5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высшее профессиональное образование и стаж работы по профилю от пяти до десяти лет или среднее   профессиональное образование и стаж работы по профилю свыше десяти  лет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15781-</w:t>
            </w:r>
          </w:p>
        </w:tc>
      </w:tr>
      <w:tr w:rsidR="00A575D0" w:rsidRPr="00757882" w:rsidTr="0039785C">
        <w:trPr>
          <w:trHeight w:val="1439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17360</w:t>
            </w:r>
          </w:p>
        </w:tc>
      </w:tr>
      <w:tr w:rsidR="00A575D0" w:rsidRPr="00757882" w:rsidTr="0039785C">
        <w:trPr>
          <w:trHeight w:val="420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344C2E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и стаж работы по профилю от двух до пяти лет или среднее профессиональное образование и стаж работы по профилю от пяти до десяти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14387-</w:t>
            </w:r>
          </w:p>
        </w:tc>
      </w:tr>
      <w:tr w:rsidR="00A575D0" w:rsidRPr="00757882" w:rsidTr="0039785C">
        <w:trPr>
          <w:trHeight w:val="1369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15846</w:t>
            </w:r>
          </w:p>
        </w:tc>
      </w:tr>
      <w:tr w:rsidR="00A575D0" w:rsidRPr="00757882" w:rsidTr="0039785C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644E38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без предъявления требований к стажу работы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12144-</w:t>
            </w:r>
          </w:p>
        </w:tc>
      </w:tr>
      <w:tr w:rsidR="00A575D0" w:rsidRPr="00757882" w:rsidTr="0039785C">
        <w:trPr>
          <w:trHeight w:val="671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13360</w:t>
            </w:r>
          </w:p>
        </w:tc>
      </w:tr>
      <w:tr w:rsidR="00A575D0" w:rsidRPr="00757882" w:rsidTr="0039785C">
        <w:trPr>
          <w:trHeight w:val="36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644E38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br w:type="page"/>
              <w:t xml:space="preserve">имеющий среднее профессиональное  образование без предъявления требований к стажу работы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11966-</w:t>
            </w:r>
          </w:p>
        </w:tc>
      </w:tr>
      <w:tr w:rsidR="00A575D0" w:rsidRPr="00757882" w:rsidTr="0039785C">
        <w:trPr>
          <w:trHeight w:val="464"/>
        </w:trPr>
        <w:tc>
          <w:tcPr>
            <w:tcW w:w="425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13334</w:t>
            </w:r>
          </w:p>
        </w:tc>
      </w:tr>
      <w:tr w:rsidR="00A575D0" w:rsidRPr="00757882" w:rsidTr="00D85FD3">
        <w:trPr>
          <w:trHeight w:val="77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B10660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Инструктор спортсооружения, инструктор-методист по работе с детьми: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142D8E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старший инструктор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18564-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20428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142D8E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инструктор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18564-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17327-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 w:rsidP="003F6878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15781-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20428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3F6878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19059</w:t>
            </w: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17358</w:t>
            </w: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142D8E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и стаж работы по специальности не менее одного года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14403-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15846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AE1365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среднее профессиональное образование и стаж работы по специальности не менее трех лет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13349-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14687</w:t>
            </w:r>
          </w:p>
        </w:tc>
      </w:tr>
      <w:tr w:rsidR="00A575D0" w:rsidRPr="00757882" w:rsidTr="00AE1365">
        <w:trPr>
          <w:trHeight w:val="55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AE1365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Инструктор водной станции: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0B19E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среднее профессиональное образование и стаж работы на плавсредствах свыше пяти лет и спортивный разряд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13349-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14687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D50304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среднее  профессиональное  образование и стаж работы на плавсредствах не менее трех лет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12143-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13359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D50304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среднее (полное) общее образование и стаж работы на плавсредствах  не менее одного года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10733-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11810</w:t>
            </w:r>
          </w:p>
        </w:tc>
      </w:tr>
      <w:tr w:rsidR="00A575D0" w:rsidRPr="00757882" w:rsidTr="00D50304">
        <w:trPr>
          <w:trHeight w:val="28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3E7BC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Инструктор тира: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C72479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с дистанцией стрельбы 25-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757882">
                <w:rPr>
                  <w:rFonts w:ascii="Arial" w:hAnsi="Arial" w:cs="Arial"/>
                </w:rPr>
                <w:t>50 метров</w:t>
              </w:r>
            </w:smartTag>
            <w:r w:rsidRPr="00757882">
              <w:rPr>
                <w:rFonts w:ascii="Arial" w:hAnsi="Arial" w:cs="Arial"/>
              </w:rPr>
              <w:t xml:space="preserve">, имеющий среднее профессиональное (военное) образование, спортивный разряд и ведущий две-три спортивные секции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15781-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17358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3E7BC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с дистанцией стрельбы до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757882">
                <w:rPr>
                  <w:rFonts w:ascii="Arial" w:hAnsi="Arial" w:cs="Arial"/>
                </w:rPr>
                <w:t>25 метров</w:t>
              </w:r>
            </w:smartTag>
            <w:r w:rsidRPr="00757882">
              <w:rPr>
                <w:rFonts w:ascii="Arial" w:hAnsi="Arial" w:cs="Arial"/>
              </w:rPr>
              <w:t xml:space="preserve">, имеющий среднее профессиональное (военное) образование и  ведущий до двух спортивных секций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14387-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15846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</w:tcPr>
          <w:p w:rsidR="00A575D0" w:rsidRPr="00757882" w:rsidRDefault="00A575D0" w:rsidP="00982F9A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среднее  профессиональное (военное) образование, без предъявления требований к стажу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12140-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0F793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13359</w:t>
            </w:r>
          </w:p>
        </w:tc>
      </w:tr>
      <w:tr w:rsidR="00A575D0" w:rsidRPr="00757882" w:rsidTr="00C5308D">
        <w:trPr>
          <w:trHeight w:val="817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982F9A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Педагог-организатор, педагог-психолог, аккомпаниатор, воспитатель: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C72479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квалификационную категорию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 w:rsidP="00C66162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21658-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20113-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18564-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C66162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23831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22128</w:t>
            </w: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20428</w:t>
            </w: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40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EC2F41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и стаж работы по профилю свыше десяти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18564-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20428</w:t>
            </w:r>
          </w:p>
        </w:tc>
      </w:tr>
      <w:tr w:rsidR="00A575D0" w:rsidRPr="00757882" w:rsidTr="00792AD1">
        <w:trPr>
          <w:trHeight w:val="284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EC2F41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и стаж работы по профилю от пяти до десяти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17327-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19059</w:t>
            </w:r>
          </w:p>
        </w:tc>
      </w:tr>
      <w:tr w:rsidR="00A575D0" w:rsidRPr="00757882" w:rsidTr="00792AD1">
        <w:trPr>
          <w:trHeight w:val="29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EC2F41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и стаж работы по профилю от двух до пяти лет или среднее профессиональное образование и стаж работы по профилю от пяти до десяти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15781-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17358</w:t>
            </w:r>
          </w:p>
        </w:tc>
      </w:tr>
      <w:tr w:rsidR="00A575D0" w:rsidRPr="00757882" w:rsidTr="00792AD1">
        <w:trPr>
          <w:trHeight w:val="333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EC2F41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без предъявления требований к стажу работы или среднее профессиональное образование и стаж работы по профилю от двух до пяти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14403-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15846</w:t>
            </w:r>
          </w:p>
        </w:tc>
      </w:tr>
      <w:tr w:rsidR="00A575D0" w:rsidRPr="00757882" w:rsidTr="00792AD1">
        <w:trPr>
          <w:trHeight w:val="371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6670A5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среднее профессиональное образование, без предъявления требований к стажу работы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13349-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14687</w:t>
            </w:r>
          </w:p>
        </w:tc>
      </w:tr>
      <w:tr w:rsidR="00A575D0" w:rsidRPr="00757882" w:rsidTr="00370513">
        <w:trPr>
          <w:trHeight w:val="28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6670A5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Врач-специалист: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370513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квалификационную категорию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24350-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22476-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20872-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26788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477BE1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24731</w:t>
            </w: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22963</w:t>
            </w: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792AD1">
        <w:trPr>
          <w:trHeight w:val="297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370513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не имеющий квалификационной категории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17981-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19778</w:t>
            </w:r>
          </w:p>
        </w:tc>
      </w:tr>
      <w:tr w:rsidR="00A575D0" w:rsidRPr="00757882" w:rsidTr="00792AD1">
        <w:trPr>
          <w:trHeight w:val="249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370513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Врач-стажер (имеющий перерыв в работе по специальности более 5 лет)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16376-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18015</w:t>
            </w:r>
          </w:p>
        </w:tc>
      </w:tr>
      <w:tr w:rsidR="00A575D0" w:rsidRPr="00757882" w:rsidTr="00792AD1">
        <w:trPr>
          <w:trHeight w:val="357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0C0D8D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Медицинская сестра, инструктор по лечебной физкультуре, лаборант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16376-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14946-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13853-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12602-</w:t>
            </w:r>
          </w:p>
        </w:tc>
      </w:tr>
      <w:tr w:rsidR="00A575D0" w:rsidRPr="00757882" w:rsidTr="00792AD1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18015</w:t>
            </w: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16444</w:t>
            </w: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433EA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15241</w:t>
            </w: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13863</w:t>
            </w:r>
          </w:p>
        </w:tc>
      </w:tr>
      <w:tr w:rsidR="00A575D0" w:rsidRPr="00757882" w:rsidTr="00006A25">
        <w:trPr>
          <w:trHeight w:val="28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006A25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Массажист: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C712A4">
        <w:trPr>
          <w:trHeight w:val="357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006A25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и стаж работы в должности массажиста   свыше десяти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15781-</w:t>
            </w:r>
          </w:p>
        </w:tc>
      </w:tr>
      <w:tr w:rsidR="00A575D0" w:rsidRPr="00757882" w:rsidTr="00C712A4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17360</w:t>
            </w:r>
          </w:p>
        </w:tc>
      </w:tr>
      <w:tr w:rsidR="00A575D0" w:rsidRPr="00757882" w:rsidTr="00C712A4">
        <w:trPr>
          <w:trHeight w:val="257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A575D0" w:rsidRPr="00757882" w:rsidRDefault="00A575D0" w:rsidP="00BC160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высшее профессиональное образование без предъявления требований к стажу работы или среднее профессиональное образование и стаж работы в должности массажиста свыше десяти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14403-</w:t>
            </w:r>
          </w:p>
        </w:tc>
      </w:tr>
      <w:tr w:rsidR="00A575D0" w:rsidRPr="00757882" w:rsidTr="00C712A4">
        <w:trPr>
          <w:trHeight w:val="285"/>
        </w:trPr>
        <w:tc>
          <w:tcPr>
            <w:tcW w:w="42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3C7C36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15846</w:t>
            </w:r>
          </w:p>
        </w:tc>
      </w:tr>
      <w:tr w:rsidR="00A575D0" w:rsidRPr="00757882" w:rsidTr="00C712A4">
        <w:trPr>
          <w:trHeight w:val="39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BC160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среднее профессиональное образование и стаж работы в должности массажиста не менее пяти лет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13349-</w:t>
            </w:r>
          </w:p>
        </w:tc>
      </w:tr>
      <w:tr w:rsidR="00A575D0" w:rsidRPr="00757882" w:rsidTr="00C712A4">
        <w:trPr>
          <w:trHeight w:val="725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14687</w:t>
            </w:r>
          </w:p>
        </w:tc>
      </w:tr>
      <w:tr w:rsidR="00A575D0" w:rsidRPr="00757882" w:rsidTr="00C712A4">
        <w:trPr>
          <w:trHeight w:val="27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</w:tcPr>
          <w:p w:rsidR="00A575D0" w:rsidRPr="00757882" w:rsidRDefault="00A575D0" w:rsidP="00CF1971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имеющий среднее профессиональное  образование и стаж работы в должности массажиста не менее трех лет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12144-</w:t>
            </w:r>
          </w:p>
        </w:tc>
      </w:tr>
      <w:tr w:rsidR="00A575D0" w:rsidRPr="00757882" w:rsidTr="00C712A4">
        <w:trPr>
          <w:trHeight w:val="692"/>
        </w:trPr>
        <w:tc>
          <w:tcPr>
            <w:tcW w:w="425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75D0" w:rsidRPr="00757882" w:rsidRDefault="00A575D0" w:rsidP="0026199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13359</w:t>
            </w:r>
          </w:p>
        </w:tc>
      </w:tr>
      <w:tr w:rsidR="00A575D0" w:rsidRPr="00757882" w:rsidTr="00C712A4">
        <w:trPr>
          <w:trHeight w:val="33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12133E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 xml:space="preserve">имеющий среднее  профессиональное образование без предъявления требований к стажу работы или среднее (полное) общее образование и специальные  курсы массажистов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575D0" w:rsidRPr="00757882" w:rsidRDefault="00A575D0" w:rsidP="0022260D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10733-</w:t>
            </w:r>
          </w:p>
        </w:tc>
      </w:tr>
      <w:tr w:rsidR="00A575D0" w:rsidRPr="00757882" w:rsidTr="006628A1">
        <w:trPr>
          <w:trHeight w:val="1199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757882" w:rsidRDefault="00A575D0" w:rsidP="00BB30AB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11810</w:t>
            </w:r>
          </w:p>
        </w:tc>
      </w:tr>
      <w:tr w:rsidR="00A575D0" w:rsidRPr="00757882" w:rsidTr="006628A1">
        <w:trPr>
          <w:trHeight w:val="4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127F2E" w:rsidRDefault="00A575D0" w:rsidP="006628A1">
            <w:pPr>
              <w:rPr>
                <w:rFonts w:ascii="Arial" w:hAnsi="Arial" w:cs="Arial"/>
                <w:highlight w:val="yellow"/>
              </w:rPr>
            </w:pPr>
            <w:r w:rsidRPr="005F1AEA">
              <w:rPr>
                <w:rFonts w:ascii="Arial" w:hAnsi="Arial" w:cs="Arial"/>
              </w:rPr>
              <w:t>Хореограф: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127F2E" w:rsidRDefault="00A575D0" w:rsidP="006628A1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5F1AEA" w:rsidRDefault="00A575D0" w:rsidP="005F1AEA">
            <w:pPr>
              <w:jc w:val="right"/>
              <w:rPr>
                <w:rFonts w:ascii="Arial" w:hAnsi="Arial" w:cs="Arial"/>
              </w:rPr>
            </w:pPr>
            <w:r w:rsidRPr="005F1AEA">
              <w:rPr>
                <w:rFonts w:ascii="Arial" w:hAnsi="Arial" w:cs="Arial"/>
              </w:rPr>
              <w:t>17649-22143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5F1AEA" w:rsidRDefault="00A575D0" w:rsidP="000F0938">
            <w:pPr>
              <w:jc w:val="right"/>
              <w:rPr>
                <w:rFonts w:ascii="Arial" w:hAnsi="Arial" w:cs="Arial"/>
              </w:rPr>
            </w:pPr>
            <w:r w:rsidRPr="005F1AEA">
              <w:rPr>
                <w:rFonts w:ascii="Arial" w:hAnsi="Arial" w:cs="Arial"/>
              </w:rPr>
              <w:t>16080-</w:t>
            </w:r>
          </w:p>
          <w:p w:rsidR="00A575D0" w:rsidRPr="005F1AEA" w:rsidRDefault="00A575D0" w:rsidP="005F1AEA">
            <w:pPr>
              <w:jc w:val="right"/>
              <w:rPr>
                <w:rFonts w:ascii="Arial" w:hAnsi="Arial" w:cs="Arial"/>
              </w:rPr>
            </w:pPr>
            <w:r w:rsidRPr="005F1AEA">
              <w:rPr>
                <w:rFonts w:ascii="Arial" w:hAnsi="Arial" w:cs="Arial"/>
              </w:rPr>
              <w:t>17686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5F1AEA" w:rsidRDefault="00A575D0" w:rsidP="000F0938">
            <w:pPr>
              <w:jc w:val="right"/>
              <w:rPr>
                <w:rFonts w:ascii="Arial" w:hAnsi="Arial" w:cs="Arial"/>
              </w:rPr>
            </w:pPr>
            <w:r w:rsidRPr="005F1AEA">
              <w:rPr>
                <w:rFonts w:ascii="Arial" w:hAnsi="Arial" w:cs="Arial"/>
              </w:rPr>
              <w:t>14670-</w:t>
            </w:r>
          </w:p>
          <w:p w:rsidR="00A575D0" w:rsidRPr="005F1AEA" w:rsidRDefault="00A575D0" w:rsidP="005F1AEA">
            <w:pPr>
              <w:jc w:val="right"/>
              <w:rPr>
                <w:rFonts w:ascii="Arial" w:hAnsi="Arial" w:cs="Arial"/>
              </w:rPr>
            </w:pPr>
            <w:r w:rsidRPr="005F1AEA">
              <w:rPr>
                <w:rFonts w:ascii="Arial" w:hAnsi="Arial" w:cs="Arial"/>
              </w:rPr>
              <w:t>16144</w:t>
            </w:r>
          </w:p>
        </w:tc>
      </w:tr>
    </w:tbl>
    <w:p w:rsidR="00A575D0" w:rsidRDefault="00A575D0" w:rsidP="005800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A575D0" w:rsidRPr="00757882" w:rsidRDefault="00A575D0" w:rsidP="0058006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757882">
        <w:rPr>
          <w:rFonts w:ascii="Arial" w:hAnsi="Arial" w:cs="Arial"/>
        </w:rPr>
        <w:t>Примечание:</w:t>
      </w:r>
    </w:p>
    <w:p w:rsidR="00A575D0" w:rsidRPr="00757882" w:rsidRDefault="00A575D0" w:rsidP="004A71B6">
      <w:pPr>
        <w:jc w:val="both"/>
        <w:rPr>
          <w:rFonts w:ascii="Arial" w:hAnsi="Arial" w:cs="Arial"/>
        </w:rPr>
      </w:pPr>
      <w:r w:rsidRPr="00757882">
        <w:rPr>
          <w:rFonts w:ascii="Arial" w:hAnsi="Arial" w:cs="Arial"/>
        </w:rPr>
        <w:t>Присвоение квалификационной категории осуществляется на основе аттестации работников учреждений физической культуры и спорта</w:t>
      </w:r>
    </w:p>
    <w:p w:rsidR="00A575D0" w:rsidRPr="00757882" w:rsidRDefault="00A575D0" w:rsidP="008938F7">
      <w:pPr>
        <w:autoSpaceDE w:val="0"/>
        <w:autoSpaceDN w:val="0"/>
        <w:adjustRightInd w:val="0"/>
        <w:ind w:left="5387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br w:type="page"/>
        <w:t>Приложение № 3</w:t>
      </w:r>
    </w:p>
    <w:p w:rsidR="00A575D0" w:rsidRPr="00757882" w:rsidRDefault="00A575D0" w:rsidP="008938F7">
      <w:pPr>
        <w:autoSpaceDE w:val="0"/>
        <w:autoSpaceDN w:val="0"/>
        <w:adjustRightInd w:val="0"/>
        <w:ind w:left="5387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 xml:space="preserve">к постановлению главы Волоколамского муниципального района от </w:t>
      </w:r>
      <w:r>
        <w:rPr>
          <w:rFonts w:ascii="Arial" w:hAnsi="Arial" w:cs="Arial"/>
        </w:rPr>
        <w:t>30.04.2014</w:t>
      </w:r>
      <w:r w:rsidRPr="00757882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729</w:t>
      </w:r>
    </w:p>
    <w:p w:rsidR="00A575D0" w:rsidRPr="00757882" w:rsidRDefault="00A575D0" w:rsidP="00F7706A">
      <w:pPr>
        <w:ind w:firstLine="5670"/>
        <w:rPr>
          <w:rFonts w:ascii="Arial" w:hAnsi="Arial" w:cs="Arial"/>
        </w:rPr>
      </w:pPr>
    </w:p>
    <w:p w:rsidR="00A575D0" w:rsidRPr="00757882" w:rsidRDefault="00A575D0" w:rsidP="00580060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  <w:r w:rsidRPr="00757882">
        <w:rPr>
          <w:rFonts w:ascii="Arial" w:hAnsi="Arial" w:cs="Arial"/>
        </w:rPr>
        <w:t xml:space="preserve">Должностные оклады общеотраслевых должностей руководителей, </w:t>
      </w:r>
    </w:p>
    <w:p w:rsidR="00A575D0" w:rsidRPr="00757882" w:rsidRDefault="00A575D0" w:rsidP="00580060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</w:rPr>
      </w:pPr>
      <w:r w:rsidRPr="00757882">
        <w:rPr>
          <w:rFonts w:ascii="Arial" w:hAnsi="Arial" w:cs="Arial"/>
        </w:rPr>
        <w:t>специалистов и служащих учреждений</w:t>
      </w:r>
    </w:p>
    <w:p w:rsidR="00A575D0" w:rsidRPr="00757882" w:rsidRDefault="00A575D0" w:rsidP="00D349A2">
      <w:pPr>
        <w:jc w:val="center"/>
        <w:rPr>
          <w:rFonts w:ascii="Arial" w:hAnsi="Arial" w:cs="Arial"/>
        </w:rPr>
      </w:pPr>
    </w:p>
    <w:tbl>
      <w:tblPr>
        <w:tblW w:w="9371" w:type="dxa"/>
        <w:tblInd w:w="93" w:type="dxa"/>
        <w:tblLook w:val="00A0"/>
      </w:tblPr>
      <w:tblGrid>
        <w:gridCol w:w="6395"/>
        <w:gridCol w:w="2551"/>
        <w:gridCol w:w="141"/>
        <w:gridCol w:w="284"/>
      </w:tblGrid>
      <w:tr w:rsidR="00A575D0" w:rsidRPr="00757882" w:rsidTr="00BB6A1B">
        <w:trPr>
          <w:trHeight w:val="540"/>
        </w:trPr>
        <w:tc>
          <w:tcPr>
            <w:tcW w:w="6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75D0" w:rsidRPr="00757882" w:rsidRDefault="00A575D0" w:rsidP="001366D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</w:rPr>
              <w:t>Наименование общеотраслевых должностей руководителей, специалистов и служащих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1366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Месячные должностные</w:t>
            </w:r>
          </w:p>
          <w:p w:rsidR="00A575D0" w:rsidRPr="00757882" w:rsidRDefault="00A575D0" w:rsidP="001366DB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оклады (руб.)</w:t>
            </w:r>
          </w:p>
        </w:tc>
      </w:tr>
      <w:tr w:rsidR="00A575D0" w:rsidRPr="00757882" w:rsidTr="00BB6A1B">
        <w:trPr>
          <w:trHeight w:val="540"/>
        </w:trPr>
        <w:tc>
          <w:tcPr>
            <w:tcW w:w="6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Заведующий архивом: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1133D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1133D6">
            <w:pPr>
              <w:rPr>
                <w:rFonts w:ascii="Arial" w:hAnsi="Arial" w:cs="Arial"/>
              </w:rPr>
            </w:pPr>
            <w:r w:rsidRPr="00757882">
              <w:rPr>
                <w:rFonts w:ascii="Arial" w:hAnsi="Arial" w:cs="Arial"/>
              </w:rPr>
              <w:t> </w:t>
            </w:r>
          </w:p>
        </w:tc>
      </w:tr>
      <w:tr w:rsidR="00A575D0" w:rsidRPr="00757882" w:rsidTr="00BB6A1B">
        <w:trPr>
          <w:trHeight w:val="554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при объеме документооборота до 25 тысяч документов в год и соответствующем количестве дел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8379 - 9212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06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при объеме документооборота свыше 25 тысяч документов в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8759 - 9640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97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Заведующий бюро пропусков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8759 - 9640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17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Заведующий камерой хранения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8379 - 9212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96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Заведующий канцелярией: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557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при объеме документооборота до 25 тысяч документов в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8379 - 9212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96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при объеме документооборота свыше 25 тысяч документов в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8759 - 9640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1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Заведующий копировально-множительным бюро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8759 - 9640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26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Заведующий машинописным бюро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8759 - 9640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17669C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84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Заведующий хозяйством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8759 - 9640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27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Начальник хозяйственного отдела: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961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при выполнении должностных обязанностей начальника хозяйственного отдела организации, отнесенной к I-II группам по оплате труда руководителей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12130 - 13349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974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при выполнении должностных обязанностей начальника хозяйственного отдела организации, отнесенной к III-IV группам по оплате труда руководителей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11050 - 12143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Комендант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9753 - 10733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41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Старший администратор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12130 - 13349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Администратор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11050 - 12143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7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Дежурный администратор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11050 - 12143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1B56D7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258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Архитектор, программист, электроник: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ведущий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18282 – 20113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9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I категории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        15757 – 17327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9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II категории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         13091 - 14403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6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Архитектор, программист, электроник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        11050 – 12144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FD69D9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94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Бухгалтер, бухгалтер-ревизор, документовед, инженер (всех специальностей), психолог, переводчик, сурдопереводчик, художник, экономист, юрисконсульт: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>
            <w:pPr>
              <w:jc w:val="right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jc w:val="both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ведущий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15757 – 17327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0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I категории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13091 – 14403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89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Бухгалтер, бухгалтер-ревизор, документовед, инженер (всех специальностей), психолог, переводчик, сурдопереводчик, художник, экономист, юрисконсульт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11050 – 12144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72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Инспектор (старший инспектор): по кадрам, по контролю за исполнением поручений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9753 – 10733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0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Секретарь, секретарь-машинистка, делопроизводитель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– 9640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546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Дежурный: по залу (спортивному, тренажерному и т.п.), по общежитию,  по гостинице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– 9640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Агент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8379 – 9212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5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Кассир билетный (включая старшего)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8379 – 9212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Кассир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– 9640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9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Механик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13091 – 14403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7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Специалист по кадрам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12129 – 13349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Техник: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35"/>
        </w:trPr>
        <w:tc>
          <w:tcPr>
            <w:tcW w:w="6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I категории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12129 – 13349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90"/>
        </w:trPr>
        <w:tc>
          <w:tcPr>
            <w:tcW w:w="6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II категории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9753 – 10733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330"/>
        </w:trPr>
        <w:tc>
          <w:tcPr>
            <w:tcW w:w="6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Техник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8759 – 9640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465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Экспедитор по перевозке грузов, имеющий: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BB6A1B">
        <w:trPr>
          <w:trHeight w:val="1092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начальное профессиональное образование без предъявления требований к стажу работы или среднее (полное) общее образование и специальную подготовку по установленной программе без предъявления требований к стажу работы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8425 – 9267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6628A1">
        <w:trPr>
          <w:trHeight w:val="541"/>
        </w:trPr>
        <w:tc>
          <w:tcPr>
            <w:tcW w:w="6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75D0" w:rsidRPr="00757882" w:rsidRDefault="00A575D0" w:rsidP="001133D6">
            <w:pPr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 xml:space="preserve">начальное профессиональное образование и стаж работы в должности экспедитора по перевозке грузов не менее 2 лет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  <w:color w:val="000000"/>
              </w:rPr>
            </w:pPr>
            <w:r w:rsidRPr="00757882">
              <w:rPr>
                <w:rFonts w:ascii="Arial" w:hAnsi="Arial" w:cs="Arial"/>
                <w:color w:val="000000"/>
              </w:rPr>
              <w:t>8985 - 9891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575D0" w:rsidRPr="00757882" w:rsidRDefault="00A575D0" w:rsidP="00BB6A1B">
            <w:pPr>
              <w:jc w:val="center"/>
              <w:rPr>
                <w:rFonts w:ascii="Arial" w:hAnsi="Arial" w:cs="Arial"/>
              </w:rPr>
            </w:pPr>
          </w:p>
        </w:tc>
      </w:tr>
      <w:tr w:rsidR="00A575D0" w:rsidRPr="00757882" w:rsidTr="006628A1">
        <w:trPr>
          <w:trHeight w:val="54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127F2E" w:rsidRDefault="00A575D0" w:rsidP="006628A1">
            <w:pPr>
              <w:rPr>
                <w:rFonts w:ascii="Arial" w:hAnsi="Arial" w:cs="Arial"/>
                <w:color w:val="000000"/>
                <w:highlight w:val="yellow"/>
              </w:rPr>
            </w:pPr>
            <w:r w:rsidRPr="005F1AEA">
              <w:rPr>
                <w:rFonts w:ascii="Arial" w:hAnsi="Arial" w:cs="Arial"/>
                <w:color w:val="000000"/>
              </w:rPr>
              <w:t>Звукооператор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5D0" w:rsidRPr="00127F2E" w:rsidRDefault="00A575D0" w:rsidP="006628A1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A575D0" w:rsidRPr="00757882" w:rsidTr="006628A1">
        <w:trPr>
          <w:trHeight w:val="54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5F1AEA" w:rsidRDefault="00A575D0" w:rsidP="006628A1">
            <w:pPr>
              <w:rPr>
                <w:rFonts w:ascii="Arial" w:hAnsi="Arial" w:cs="Arial"/>
                <w:color w:val="000000"/>
              </w:rPr>
            </w:pPr>
            <w:r w:rsidRPr="005F1AEA">
              <w:rPr>
                <w:rFonts w:ascii="Arial" w:hAnsi="Arial" w:cs="Arial"/>
                <w:color w:val="000000"/>
                <w:lang w:val="en-US"/>
              </w:rPr>
              <w:t>I</w:t>
            </w:r>
            <w:r w:rsidRPr="005F1AEA">
              <w:rPr>
                <w:rFonts w:ascii="Arial" w:hAnsi="Arial" w:cs="Arial"/>
                <w:color w:val="000000"/>
              </w:rPr>
              <w:t xml:space="preserve"> категории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5D0" w:rsidRPr="005F1AEA" w:rsidRDefault="00A575D0" w:rsidP="005F1AEA">
            <w:pPr>
              <w:jc w:val="center"/>
              <w:rPr>
                <w:rFonts w:ascii="Arial" w:hAnsi="Arial" w:cs="Arial"/>
              </w:rPr>
            </w:pPr>
            <w:r w:rsidRPr="005F1AEA">
              <w:rPr>
                <w:rFonts w:ascii="Arial" w:hAnsi="Arial" w:cs="Arial"/>
              </w:rPr>
              <w:t>13345 - 14086</w:t>
            </w:r>
          </w:p>
        </w:tc>
      </w:tr>
      <w:tr w:rsidR="00A575D0" w:rsidRPr="00757882" w:rsidTr="006628A1">
        <w:trPr>
          <w:trHeight w:val="541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5D0" w:rsidRPr="005F1AEA" w:rsidRDefault="00A575D0" w:rsidP="006628A1">
            <w:pPr>
              <w:rPr>
                <w:rFonts w:ascii="Arial" w:hAnsi="Arial" w:cs="Arial"/>
                <w:color w:val="000000"/>
              </w:rPr>
            </w:pPr>
            <w:r w:rsidRPr="005F1AEA">
              <w:rPr>
                <w:rFonts w:ascii="Arial" w:hAnsi="Arial" w:cs="Arial"/>
                <w:color w:val="000000"/>
                <w:lang w:val="en-US"/>
              </w:rPr>
              <w:t>II</w:t>
            </w:r>
            <w:r w:rsidRPr="005F1AEA">
              <w:rPr>
                <w:rFonts w:ascii="Arial" w:hAnsi="Arial" w:cs="Arial"/>
                <w:color w:val="000000"/>
              </w:rPr>
              <w:t xml:space="preserve"> категории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5D0" w:rsidRPr="005F1AEA" w:rsidRDefault="00A575D0" w:rsidP="005F1AEA">
            <w:pPr>
              <w:jc w:val="center"/>
              <w:rPr>
                <w:rFonts w:ascii="Arial" w:hAnsi="Arial" w:cs="Arial"/>
              </w:rPr>
            </w:pPr>
            <w:r w:rsidRPr="005F1AEA">
              <w:rPr>
                <w:rFonts w:ascii="Arial" w:hAnsi="Arial" w:cs="Arial"/>
              </w:rPr>
              <w:t>12174 - 13388</w:t>
            </w:r>
          </w:p>
        </w:tc>
      </w:tr>
    </w:tbl>
    <w:p w:rsidR="00A575D0" w:rsidRPr="00757882" w:rsidRDefault="00A575D0" w:rsidP="00D349A2">
      <w:pPr>
        <w:jc w:val="center"/>
        <w:rPr>
          <w:rFonts w:ascii="Arial" w:hAnsi="Arial" w:cs="Arial"/>
        </w:rPr>
        <w:sectPr w:rsidR="00A575D0" w:rsidRPr="00757882" w:rsidSect="006539AA">
          <w:pgSz w:w="11906" w:h="16838"/>
          <w:pgMar w:top="709" w:right="851" w:bottom="815" w:left="1701" w:header="720" w:footer="720" w:gutter="0"/>
          <w:cols w:space="708"/>
          <w:docGrid w:linePitch="272"/>
        </w:sectPr>
      </w:pPr>
    </w:p>
    <w:p w:rsidR="00A575D0" w:rsidRPr="00757882" w:rsidRDefault="00A575D0" w:rsidP="00F7706A">
      <w:pPr>
        <w:autoSpaceDE w:val="0"/>
        <w:autoSpaceDN w:val="0"/>
        <w:adjustRightInd w:val="0"/>
        <w:ind w:left="5670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>Приложение № 4</w:t>
      </w:r>
    </w:p>
    <w:p w:rsidR="00A575D0" w:rsidRDefault="00A575D0" w:rsidP="00F7706A">
      <w:pPr>
        <w:autoSpaceDE w:val="0"/>
        <w:autoSpaceDN w:val="0"/>
        <w:adjustRightInd w:val="0"/>
        <w:ind w:left="5670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 xml:space="preserve">к постановлению главы Волоколамского муниципального района </w:t>
      </w:r>
    </w:p>
    <w:p w:rsidR="00A575D0" w:rsidRPr="00757882" w:rsidRDefault="00A575D0" w:rsidP="00F7706A">
      <w:pPr>
        <w:autoSpaceDE w:val="0"/>
        <w:autoSpaceDN w:val="0"/>
        <w:adjustRightInd w:val="0"/>
        <w:ind w:left="5670"/>
        <w:outlineLvl w:val="1"/>
        <w:rPr>
          <w:rFonts w:ascii="Arial" w:hAnsi="Arial" w:cs="Arial"/>
        </w:rPr>
      </w:pPr>
      <w:r w:rsidRPr="00757882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30.04.2014</w:t>
      </w:r>
      <w:r w:rsidRPr="00757882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729</w:t>
      </w:r>
    </w:p>
    <w:p w:rsidR="00A575D0" w:rsidRPr="00757882" w:rsidRDefault="00A575D0" w:rsidP="00397320">
      <w:pPr>
        <w:autoSpaceDE w:val="0"/>
        <w:autoSpaceDN w:val="0"/>
        <w:adjustRightInd w:val="0"/>
        <w:ind w:firstLine="7371"/>
        <w:rPr>
          <w:rFonts w:ascii="Arial" w:hAnsi="Arial" w:cs="Arial"/>
        </w:rPr>
      </w:pPr>
    </w:p>
    <w:p w:rsidR="00A575D0" w:rsidRPr="00757882" w:rsidRDefault="00A575D0" w:rsidP="00397320">
      <w:pPr>
        <w:autoSpaceDE w:val="0"/>
        <w:autoSpaceDN w:val="0"/>
        <w:adjustRightInd w:val="0"/>
        <w:ind w:firstLine="540"/>
        <w:rPr>
          <w:rFonts w:ascii="Arial" w:hAnsi="Arial" w:cs="Arial"/>
        </w:rPr>
      </w:pPr>
    </w:p>
    <w:p w:rsidR="00A575D0" w:rsidRPr="00757882" w:rsidRDefault="00A575D0" w:rsidP="0039732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57882">
        <w:rPr>
          <w:rFonts w:ascii="Arial" w:hAnsi="Arial" w:cs="Arial"/>
        </w:rPr>
        <w:t>Межразрядные тарифные коэффициенты</w:t>
      </w:r>
    </w:p>
    <w:p w:rsidR="00A575D0" w:rsidRPr="00757882" w:rsidRDefault="00A575D0" w:rsidP="0039732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57882">
        <w:rPr>
          <w:rFonts w:ascii="Arial" w:hAnsi="Arial" w:cs="Arial"/>
        </w:rPr>
        <w:t>и тарифные ставки тарифной сетки по оплате труда рабочих</w:t>
      </w:r>
    </w:p>
    <w:p w:rsidR="00A575D0" w:rsidRPr="00757882" w:rsidRDefault="00A575D0" w:rsidP="00397320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1195" w:type="dxa"/>
        <w:tblInd w:w="-13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1"/>
        <w:gridCol w:w="708"/>
        <w:gridCol w:w="851"/>
        <w:gridCol w:w="709"/>
        <w:gridCol w:w="708"/>
        <w:gridCol w:w="709"/>
        <w:gridCol w:w="851"/>
        <w:gridCol w:w="850"/>
        <w:gridCol w:w="851"/>
        <w:gridCol w:w="850"/>
        <w:gridCol w:w="709"/>
        <w:gridCol w:w="709"/>
        <w:gridCol w:w="709"/>
      </w:tblGrid>
      <w:tr w:rsidR="00A575D0" w:rsidRPr="00757882" w:rsidTr="008938F7">
        <w:trPr>
          <w:cantSplit/>
          <w:trHeight w:val="240"/>
        </w:trPr>
        <w:tc>
          <w:tcPr>
            <w:tcW w:w="19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575D0" w:rsidRPr="00757882" w:rsidRDefault="00A575D0" w:rsidP="002C4660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21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Разряды</w:t>
            </w:r>
          </w:p>
        </w:tc>
      </w:tr>
      <w:tr w:rsidR="00A575D0" w:rsidRPr="00757882" w:rsidTr="008938F7">
        <w:trPr>
          <w:cantSplit/>
          <w:trHeight w:val="240"/>
        </w:trPr>
        <w:tc>
          <w:tcPr>
            <w:tcW w:w="19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12</w:t>
            </w:r>
          </w:p>
        </w:tc>
      </w:tr>
      <w:tr w:rsidR="00A575D0" w:rsidRPr="00757882" w:rsidTr="008938F7">
        <w:trPr>
          <w:cantSplit/>
          <w:trHeight w:val="360"/>
        </w:trPr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Межразрядные тарифные коэффициенты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1,041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8938F7">
            <w:pPr>
              <w:pStyle w:val="ConsPlusCell"/>
              <w:widowControl/>
              <w:ind w:right="-70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1,093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8938F7">
            <w:pPr>
              <w:pStyle w:val="ConsPlusCell"/>
              <w:widowControl/>
              <w:ind w:right="-71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8938F7">
            <w:pPr>
              <w:pStyle w:val="ConsPlusCell"/>
              <w:widowControl/>
              <w:ind w:right="-71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1,273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1,308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1,441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1,582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1,738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8938F7">
            <w:pPr>
              <w:pStyle w:val="ConsPlusCell"/>
              <w:widowControl/>
              <w:ind w:right="-71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1,905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8938F7">
            <w:pPr>
              <w:pStyle w:val="ConsPlusCell"/>
              <w:widowControl/>
              <w:ind w:right="-70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2,093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8938F7">
            <w:pPr>
              <w:pStyle w:val="ConsPlusCell"/>
              <w:widowControl/>
              <w:ind w:right="-70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2,241</w:t>
            </w:r>
          </w:p>
        </w:tc>
      </w:tr>
      <w:tr w:rsidR="00A575D0" w:rsidRPr="00757882" w:rsidTr="008938F7">
        <w:trPr>
          <w:cantSplit/>
          <w:trHeight w:val="342"/>
        </w:trPr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D0" w:rsidRPr="00757882" w:rsidRDefault="00A575D0" w:rsidP="00996DF5">
            <w:pPr>
              <w:pStyle w:val="ConsPlusCell"/>
              <w:widowControl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 xml:space="preserve">Тарифные ставки (руб.)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7706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22260D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8023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8425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8808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9810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10080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11107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12192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757882">
            <w:pPr>
              <w:pStyle w:val="ConsPlusCell"/>
              <w:widowControl/>
              <w:ind w:left="-29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13393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8938F7">
            <w:pPr>
              <w:pStyle w:val="ConsPlusCell"/>
              <w:widowControl/>
              <w:ind w:left="-40" w:right="-71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14680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8938F7">
            <w:pPr>
              <w:pStyle w:val="ConsPlusCell"/>
              <w:widowControl/>
              <w:ind w:left="-40" w:right="-70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16129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D0" w:rsidRPr="00757882" w:rsidRDefault="00A575D0" w:rsidP="008938F7">
            <w:pPr>
              <w:pStyle w:val="ConsPlusCell"/>
              <w:widowControl/>
              <w:ind w:left="-40" w:right="-70"/>
              <w:jc w:val="center"/>
              <w:rPr>
                <w:sz w:val="24"/>
                <w:szCs w:val="24"/>
              </w:rPr>
            </w:pPr>
            <w:r w:rsidRPr="00757882">
              <w:rPr>
                <w:sz w:val="24"/>
                <w:szCs w:val="24"/>
              </w:rPr>
              <w:t>17270</w:t>
            </w:r>
          </w:p>
        </w:tc>
      </w:tr>
    </w:tbl>
    <w:p w:rsidR="00A575D0" w:rsidRPr="00757882" w:rsidRDefault="00A575D0" w:rsidP="00757882">
      <w:pPr>
        <w:jc w:val="center"/>
        <w:rPr>
          <w:rFonts w:ascii="Arial" w:hAnsi="Arial" w:cs="Arial"/>
        </w:rPr>
      </w:pPr>
    </w:p>
    <w:sectPr w:rsidR="00A575D0" w:rsidRPr="00757882" w:rsidSect="00996DF5">
      <w:headerReference w:type="first" r:id="rId6"/>
      <w:pgSz w:w="11905" w:h="16838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5D0" w:rsidRDefault="00A575D0">
      <w:r>
        <w:separator/>
      </w:r>
    </w:p>
  </w:endnote>
  <w:endnote w:type="continuationSeparator" w:id="0">
    <w:p w:rsidR="00A575D0" w:rsidRDefault="00A57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5D0" w:rsidRDefault="00A575D0">
      <w:r>
        <w:separator/>
      </w:r>
    </w:p>
  </w:footnote>
  <w:footnote w:type="continuationSeparator" w:id="0">
    <w:p w:rsidR="00A575D0" w:rsidRDefault="00A575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D0" w:rsidRDefault="00A575D0">
    <w:pPr>
      <w:pStyle w:val="Header"/>
      <w:jc w:val="center"/>
    </w:pPr>
  </w:p>
  <w:p w:rsidR="00A575D0" w:rsidRPr="00861734" w:rsidRDefault="00A575D0" w:rsidP="00996D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0FA"/>
    <w:rsid w:val="00006A25"/>
    <w:rsid w:val="000260AE"/>
    <w:rsid w:val="00032B59"/>
    <w:rsid w:val="00045354"/>
    <w:rsid w:val="00063B19"/>
    <w:rsid w:val="000A102F"/>
    <w:rsid w:val="000B1762"/>
    <w:rsid w:val="000B19EB"/>
    <w:rsid w:val="000B32C7"/>
    <w:rsid w:val="000C0D8D"/>
    <w:rsid w:val="000D2BDE"/>
    <w:rsid w:val="000D3278"/>
    <w:rsid w:val="000E5A88"/>
    <w:rsid w:val="000F0938"/>
    <w:rsid w:val="000F0B75"/>
    <w:rsid w:val="000F7936"/>
    <w:rsid w:val="001133D6"/>
    <w:rsid w:val="00115656"/>
    <w:rsid w:val="0012133E"/>
    <w:rsid w:val="00127F2E"/>
    <w:rsid w:val="00133400"/>
    <w:rsid w:val="001366DB"/>
    <w:rsid w:val="00142D8E"/>
    <w:rsid w:val="00144FF8"/>
    <w:rsid w:val="001624CA"/>
    <w:rsid w:val="0016512A"/>
    <w:rsid w:val="00173DA7"/>
    <w:rsid w:val="0017669C"/>
    <w:rsid w:val="00194B08"/>
    <w:rsid w:val="001A26DD"/>
    <w:rsid w:val="001A7D51"/>
    <w:rsid w:val="001B56D7"/>
    <w:rsid w:val="001C7185"/>
    <w:rsid w:val="001C71E3"/>
    <w:rsid w:val="001D190E"/>
    <w:rsid w:val="001E4E47"/>
    <w:rsid w:val="001E53FC"/>
    <w:rsid w:val="001E76B4"/>
    <w:rsid w:val="001F0252"/>
    <w:rsid w:val="001F0D83"/>
    <w:rsid w:val="001F4045"/>
    <w:rsid w:val="00206E84"/>
    <w:rsid w:val="0021323D"/>
    <w:rsid w:val="00213C98"/>
    <w:rsid w:val="0022260D"/>
    <w:rsid w:val="00223377"/>
    <w:rsid w:val="00227B4A"/>
    <w:rsid w:val="00237E51"/>
    <w:rsid w:val="00255DBD"/>
    <w:rsid w:val="0026199F"/>
    <w:rsid w:val="00297F76"/>
    <w:rsid w:val="002B1295"/>
    <w:rsid w:val="002C4660"/>
    <w:rsid w:val="002F00FA"/>
    <w:rsid w:val="0031358C"/>
    <w:rsid w:val="00313A38"/>
    <w:rsid w:val="00324F8D"/>
    <w:rsid w:val="00331E47"/>
    <w:rsid w:val="00331EE6"/>
    <w:rsid w:val="00344C2E"/>
    <w:rsid w:val="00344C47"/>
    <w:rsid w:val="00370513"/>
    <w:rsid w:val="00383BA6"/>
    <w:rsid w:val="00391239"/>
    <w:rsid w:val="00397320"/>
    <w:rsid w:val="0039785C"/>
    <w:rsid w:val="003B22DE"/>
    <w:rsid w:val="003C61FD"/>
    <w:rsid w:val="003C7C36"/>
    <w:rsid w:val="003D2B1B"/>
    <w:rsid w:val="003E7BC6"/>
    <w:rsid w:val="003F6878"/>
    <w:rsid w:val="00406561"/>
    <w:rsid w:val="00421C65"/>
    <w:rsid w:val="0042310E"/>
    <w:rsid w:val="00433EAD"/>
    <w:rsid w:val="00440D03"/>
    <w:rsid w:val="00441075"/>
    <w:rsid w:val="004429A5"/>
    <w:rsid w:val="00473FA6"/>
    <w:rsid w:val="00477BE1"/>
    <w:rsid w:val="00493BC2"/>
    <w:rsid w:val="004A71B6"/>
    <w:rsid w:val="004C1DC5"/>
    <w:rsid w:val="004D58CC"/>
    <w:rsid w:val="004D7CA2"/>
    <w:rsid w:val="004E64C3"/>
    <w:rsid w:val="0052733D"/>
    <w:rsid w:val="00532CEA"/>
    <w:rsid w:val="0053527D"/>
    <w:rsid w:val="00535FDC"/>
    <w:rsid w:val="00542701"/>
    <w:rsid w:val="00562314"/>
    <w:rsid w:val="00577645"/>
    <w:rsid w:val="00580060"/>
    <w:rsid w:val="005A3032"/>
    <w:rsid w:val="005A70D3"/>
    <w:rsid w:val="005F1AEA"/>
    <w:rsid w:val="005F22BF"/>
    <w:rsid w:val="00630DCA"/>
    <w:rsid w:val="00633BB6"/>
    <w:rsid w:val="0063563B"/>
    <w:rsid w:val="00644E38"/>
    <w:rsid w:val="00644F5E"/>
    <w:rsid w:val="006539AA"/>
    <w:rsid w:val="0065792A"/>
    <w:rsid w:val="00661482"/>
    <w:rsid w:val="006628A1"/>
    <w:rsid w:val="006670A5"/>
    <w:rsid w:val="006679CF"/>
    <w:rsid w:val="006A20A7"/>
    <w:rsid w:val="006D03DC"/>
    <w:rsid w:val="006D1E38"/>
    <w:rsid w:val="006E73EE"/>
    <w:rsid w:val="006F1DE5"/>
    <w:rsid w:val="00717942"/>
    <w:rsid w:val="00721521"/>
    <w:rsid w:val="007401D6"/>
    <w:rsid w:val="00740634"/>
    <w:rsid w:val="00741594"/>
    <w:rsid w:val="00743599"/>
    <w:rsid w:val="00757882"/>
    <w:rsid w:val="00760E34"/>
    <w:rsid w:val="00770FD9"/>
    <w:rsid w:val="007918A7"/>
    <w:rsid w:val="00792AD1"/>
    <w:rsid w:val="007A2A05"/>
    <w:rsid w:val="007A4472"/>
    <w:rsid w:val="007E3087"/>
    <w:rsid w:val="007E7642"/>
    <w:rsid w:val="007F5A71"/>
    <w:rsid w:val="007F6299"/>
    <w:rsid w:val="0083601C"/>
    <w:rsid w:val="00836BE0"/>
    <w:rsid w:val="00841FF3"/>
    <w:rsid w:val="00842695"/>
    <w:rsid w:val="008433E5"/>
    <w:rsid w:val="00846D82"/>
    <w:rsid w:val="00861734"/>
    <w:rsid w:val="00862A4D"/>
    <w:rsid w:val="0086597C"/>
    <w:rsid w:val="00871DE1"/>
    <w:rsid w:val="008938F7"/>
    <w:rsid w:val="00894938"/>
    <w:rsid w:val="008A3EDD"/>
    <w:rsid w:val="008B533B"/>
    <w:rsid w:val="008B6DA8"/>
    <w:rsid w:val="008D79D1"/>
    <w:rsid w:val="009027E5"/>
    <w:rsid w:val="00931435"/>
    <w:rsid w:val="00952072"/>
    <w:rsid w:val="00953C4C"/>
    <w:rsid w:val="00973876"/>
    <w:rsid w:val="00982F9A"/>
    <w:rsid w:val="0099223C"/>
    <w:rsid w:val="00996DF5"/>
    <w:rsid w:val="009972CE"/>
    <w:rsid w:val="009C0BF6"/>
    <w:rsid w:val="009C36CA"/>
    <w:rsid w:val="009E2422"/>
    <w:rsid w:val="009E781D"/>
    <w:rsid w:val="00A02AB1"/>
    <w:rsid w:val="00A132E6"/>
    <w:rsid w:val="00A238EB"/>
    <w:rsid w:val="00A241AB"/>
    <w:rsid w:val="00A575D0"/>
    <w:rsid w:val="00A61F87"/>
    <w:rsid w:val="00A92FF0"/>
    <w:rsid w:val="00A959C6"/>
    <w:rsid w:val="00AA2FDB"/>
    <w:rsid w:val="00AA759B"/>
    <w:rsid w:val="00AA7AC0"/>
    <w:rsid w:val="00AB6771"/>
    <w:rsid w:val="00AE1365"/>
    <w:rsid w:val="00AE1CB4"/>
    <w:rsid w:val="00AE4DB1"/>
    <w:rsid w:val="00AF3CE5"/>
    <w:rsid w:val="00B0283D"/>
    <w:rsid w:val="00B03386"/>
    <w:rsid w:val="00B064D6"/>
    <w:rsid w:val="00B10660"/>
    <w:rsid w:val="00B10E7D"/>
    <w:rsid w:val="00B12E99"/>
    <w:rsid w:val="00B2123F"/>
    <w:rsid w:val="00B21351"/>
    <w:rsid w:val="00B234CC"/>
    <w:rsid w:val="00B25D2A"/>
    <w:rsid w:val="00B559D4"/>
    <w:rsid w:val="00B57EEB"/>
    <w:rsid w:val="00B62473"/>
    <w:rsid w:val="00B6556A"/>
    <w:rsid w:val="00B8415A"/>
    <w:rsid w:val="00BB30AB"/>
    <w:rsid w:val="00BB6A1B"/>
    <w:rsid w:val="00BC160B"/>
    <w:rsid w:val="00BC77CA"/>
    <w:rsid w:val="00BD774E"/>
    <w:rsid w:val="00BE221B"/>
    <w:rsid w:val="00BF079C"/>
    <w:rsid w:val="00C123EC"/>
    <w:rsid w:val="00C13539"/>
    <w:rsid w:val="00C200DD"/>
    <w:rsid w:val="00C204E3"/>
    <w:rsid w:val="00C33FEC"/>
    <w:rsid w:val="00C5228C"/>
    <w:rsid w:val="00C5308D"/>
    <w:rsid w:val="00C57A6F"/>
    <w:rsid w:val="00C60686"/>
    <w:rsid w:val="00C60A64"/>
    <w:rsid w:val="00C66162"/>
    <w:rsid w:val="00C712A4"/>
    <w:rsid w:val="00C72479"/>
    <w:rsid w:val="00C90A73"/>
    <w:rsid w:val="00CC39E8"/>
    <w:rsid w:val="00CC5BD1"/>
    <w:rsid w:val="00CF1971"/>
    <w:rsid w:val="00D117FD"/>
    <w:rsid w:val="00D23519"/>
    <w:rsid w:val="00D349A2"/>
    <w:rsid w:val="00D50304"/>
    <w:rsid w:val="00D63508"/>
    <w:rsid w:val="00D71CD0"/>
    <w:rsid w:val="00D81931"/>
    <w:rsid w:val="00D85FD3"/>
    <w:rsid w:val="00D96215"/>
    <w:rsid w:val="00DA6DDB"/>
    <w:rsid w:val="00DB7934"/>
    <w:rsid w:val="00DD0305"/>
    <w:rsid w:val="00DD4D14"/>
    <w:rsid w:val="00DE4063"/>
    <w:rsid w:val="00DF0548"/>
    <w:rsid w:val="00E02095"/>
    <w:rsid w:val="00E318D5"/>
    <w:rsid w:val="00E334CA"/>
    <w:rsid w:val="00E343E4"/>
    <w:rsid w:val="00E37758"/>
    <w:rsid w:val="00E405D6"/>
    <w:rsid w:val="00E604C7"/>
    <w:rsid w:val="00E96AB8"/>
    <w:rsid w:val="00EC2F41"/>
    <w:rsid w:val="00EC5871"/>
    <w:rsid w:val="00ED5C77"/>
    <w:rsid w:val="00EE5FAE"/>
    <w:rsid w:val="00F062FC"/>
    <w:rsid w:val="00F23D5D"/>
    <w:rsid w:val="00F4686C"/>
    <w:rsid w:val="00F56952"/>
    <w:rsid w:val="00F61735"/>
    <w:rsid w:val="00F70833"/>
    <w:rsid w:val="00F7706A"/>
    <w:rsid w:val="00F8434F"/>
    <w:rsid w:val="00FA7309"/>
    <w:rsid w:val="00FD0E3A"/>
    <w:rsid w:val="00FD69D9"/>
    <w:rsid w:val="00FF63DC"/>
    <w:rsid w:val="00FF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FA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E764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732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7320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383B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83BA6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2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10</Pages>
  <Words>1862</Words>
  <Characters>10618</Characters>
  <Application>Microsoft Office Outlook</Application>
  <DocSecurity>0</DocSecurity>
  <Lines>0</Lines>
  <Paragraphs>0</Paragraphs>
  <ScaleCrop>false</ScaleCrop>
  <Company>ПВ ООО "Фирма Техноавиа"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Генеральный директор</dc:title>
  <dc:subject/>
  <dc:creator>Саша</dc:creator>
  <cp:keywords/>
  <dc:description/>
  <cp:lastModifiedBy>Starikova_A</cp:lastModifiedBy>
  <cp:revision>13</cp:revision>
  <cp:lastPrinted>2014-04-24T08:12:00Z</cp:lastPrinted>
  <dcterms:created xsi:type="dcterms:W3CDTF">2014-04-24T08:59:00Z</dcterms:created>
  <dcterms:modified xsi:type="dcterms:W3CDTF">2014-05-21T05:16:00Z</dcterms:modified>
</cp:coreProperties>
</file>